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0CC" w:rsidRDefault="003F60CC" w:rsidP="003F60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de WYKE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3F60CC" w:rsidRDefault="003F60CC" w:rsidP="003F60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0CC" w:rsidRDefault="003F60CC" w:rsidP="003F60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0CC" w:rsidRDefault="003F60CC" w:rsidP="003F60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</w:t>
      </w:r>
      <w:r>
        <w:rPr>
          <w:rFonts w:ascii="Times New Roman" w:hAnsi="Times New Roman" w:cs="Times New Roman"/>
          <w:sz w:val="24"/>
          <w:szCs w:val="24"/>
        </w:rPr>
        <w:t>e held ½ a knight’s fee in Toddington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Bedfordshire.</w:t>
      </w:r>
    </w:p>
    <w:p w:rsidR="003F60CC" w:rsidRDefault="003F60CC" w:rsidP="003F60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24-111)</w:t>
      </w:r>
    </w:p>
    <w:p w:rsidR="003F60CC" w:rsidRDefault="003F60CC" w:rsidP="003F60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0CC" w:rsidRDefault="003F60CC" w:rsidP="003F60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F60CC" w:rsidRDefault="003F60C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sectPr w:rsidR="006B2F86" w:rsidRPr="003F60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0CC" w:rsidRDefault="003F60CC" w:rsidP="00E71FC3">
      <w:pPr>
        <w:spacing w:after="0" w:line="240" w:lineRule="auto"/>
      </w:pPr>
      <w:r>
        <w:separator/>
      </w:r>
    </w:p>
  </w:endnote>
  <w:endnote w:type="continuationSeparator" w:id="0">
    <w:p w:rsidR="003F60CC" w:rsidRDefault="003F6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0CC" w:rsidRDefault="003F60CC" w:rsidP="00E71FC3">
      <w:pPr>
        <w:spacing w:after="0" w:line="240" w:lineRule="auto"/>
      </w:pPr>
      <w:r>
        <w:separator/>
      </w:r>
    </w:p>
  </w:footnote>
  <w:footnote w:type="continuationSeparator" w:id="0">
    <w:p w:rsidR="003F60CC" w:rsidRDefault="003F6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0CC"/>
    <w:rsid w:val="003F60C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6B4D7"/>
  <w15:chartTrackingRefBased/>
  <w15:docId w15:val="{2E56FB6F-FA67-4069-BCA1-60B06738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2016-06-04T20:00:00Z</dcterms:created>
  <dcterms:modified xsi:type="dcterms:W3CDTF">2016-06-04T20:02:00Z</dcterms:modified>
</cp:coreProperties>
</file>